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FB1C" w14:textId="77777777" w:rsidR="0047484D" w:rsidRDefault="0047484D" w:rsidP="00474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STONE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A6C33AB" w14:textId="77777777" w:rsidR="0047484D" w:rsidRDefault="0047484D" w:rsidP="00474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4070070" w14:textId="77777777" w:rsidR="0047484D" w:rsidRDefault="0047484D" w:rsidP="00474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A88FF1" w14:textId="77777777" w:rsidR="0047484D" w:rsidRDefault="0047484D" w:rsidP="00474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706CA" w14:textId="77777777" w:rsidR="0047484D" w:rsidRDefault="0047484D" w:rsidP="0047484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EBC3F22" w14:textId="77777777" w:rsidR="0047484D" w:rsidRDefault="0047484D" w:rsidP="0047484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CEEDB1" w14:textId="77777777" w:rsidR="0047484D" w:rsidRDefault="0047484D" w:rsidP="0047484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B818056" w14:textId="77777777" w:rsidR="0047484D" w:rsidRDefault="0047484D" w:rsidP="0047484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251F57" w14:textId="77777777" w:rsidR="0047484D" w:rsidRDefault="0047484D" w:rsidP="0047484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52FF3A4" w14:textId="77777777" w:rsidR="0047484D" w:rsidRDefault="0047484D" w:rsidP="0047484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613950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49B9" w14:textId="77777777" w:rsidR="0047484D" w:rsidRDefault="0047484D" w:rsidP="009139A6">
      <w:r>
        <w:separator/>
      </w:r>
    </w:p>
  </w:endnote>
  <w:endnote w:type="continuationSeparator" w:id="0">
    <w:p w14:paraId="69102FB1" w14:textId="77777777" w:rsidR="0047484D" w:rsidRDefault="004748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F3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29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4C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7641" w14:textId="77777777" w:rsidR="0047484D" w:rsidRDefault="0047484D" w:rsidP="009139A6">
      <w:r>
        <w:separator/>
      </w:r>
    </w:p>
  </w:footnote>
  <w:footnote w:type="continuationSeparator" w:id="0">
    <w:p w14:paraId="263A08C9" w14:textId="77777777" w:rsidR="0047484D" w:rsidRDefault="004748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26D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D6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D0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84D"/>
    <w:rsid w:val="000666E0"/>
    <w:rsid w:val="002510B7"/>
    <w:rsid w:val="0047484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72B3"/>
  <w15:chartTrackingRefBased/>
  <w15:docId w15:val="{BCC81BE6-9B28-4090-B7FE-D0E3AB6D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2022-03-02T20:50:00Z</dcterms:created>
  <dcterms:modified xsi:type="dcterms:W3CDTF">2022-03-02T20:50:00Z</dcterms:modified>
</cp:coreProperties>
</file>